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CA0D0" w14:textId="77777777" w:rsidR="00DF4B6F" w:rsidRDefault="00DF4B6F" w:rsidP="00DF4B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George YONG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952100C" w14:textId="77777777" w:rsidR="00DF4B6F" w:rsidRDefault="00DF4B6F" w:rsidP="00DF4B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? of Middlesex.</w:t>
      </w:r>
    </w:p>
    <w:p w14:paraId="6C3E76F2" w14:textId="77777777" w:rsidR="00DF4B6F" w:rsidRDefault="00DF4B6F" w:rsidP="00DF4B6F">
      <w:pPr>
        <w:rPr>
          <w:rFonts w:ascii="Times New Roman" w:hAnsi="Times New Roman" w:cs="Times New Roman"/>
        </w:rPr>
      </w:pPr>
    </w:p>
    <w:p w14:paraId="336612E8" w14:textId="77777777" w:rsidR="00DF4B6F" w:rsidRDefault="00DF4B6F" w:rsidP="00DF4B6F">
      <w:pPr>
        <w:rPr>
          <w:rFonts w:ascii="Times New Roman" w:hAnsi="Times New Roman" w:cs="Times New Roman"/>
        </w:rPr>
      </w:pPr>
    </w:p>
    <w:p w14:paraId="6DF024D2" w14:textId="77777777" w:rsidR="00DF4B6F" w:rsidRDefault="00DF4B6F" w:rsidP="00DF4B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Nudygate</w:t>
      </w:r>
      <w:proofErr w:type="spellEnd"/>
      <w:r>
        <w:rPr>
          <w:rFonts w:ascii="Times New Roman" w:hAnsi="Times New Roman" w:cs="Times New Roman"/>
        </w:rPr>
        <w:t>(q.v.) brought a plaint of trespass and taking against him.</w:t>
      </w:r>
    </w:p>
    <w:p w14:paraId="30C184A0" w14:textId="77777777" w:rsidR="00DF4B6F" w:rsidRDefault="00DF4B6F" w:rsidP="00DF4B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74E3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B09BD2E" w14:textId="77777777" w:rsidR="00DF4B6F" w:rsidRDefault="00DF4B6F" w:rsidP="00DF4B6F">
      <w:pPr>
        <w:rPr>
          <w:rFonts w:ascii="Times New Roman" w:hAnsi="Times New Roman" w:cs="Times New Roman"/>
        </w:rPr>
      </w:pPr>
    </w:p>
    <w:p w14:paraId="0FAB3307" w14:textId="77777777" w:rsidR="00DF4B6F" w:rsidRDefault="00DF4B6F" w:rsidP="00DF4B6F">
      <w:pPr>
        <w:rPr>
          <w:rFonts w:ascii="Times New Roman" w:hAnsi="Times New Roman" w:cs="Times New Roman"/>
        </w:rPr>
      </w:pPr>
    </w:p>
    <w:p w14:paraId="35D1588E" w14:textId="77777777" w:rsidR="00DF4B6F" w:rsidRDefault="00DF4B6F" w:rsidP="00DF4B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July 2018</w:t>
      </w:r>
    </w:p>
    <w:p w14:paraId="313E0751" w14:textId="77777777" w:rsidR="006B2F86" w:rsidRPr="00E71FC3" w:rsidRDefault="00DF4B6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152AB" w14:textId="77777777" w:rsidR="00DF4B6F" w:rsidRDefault="00DF4B6F" w:rsidP="00E71FC3">
      <w:r>
        <w:separator/>
      </w:r>
    </w:p>
  </w:endnote>
  <w:endnote w:type="continuationSeparator" w:id="0">
    <w:p w14:paraId="6DEB6797" w14:textId="77777777" w:rsidR="00DF4B6F" w:rsidRDefault="00DF4B6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A194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B716A" w14:textId="77777777" w:rsidR="00DF4B6F" w:rsidRDefault="00DF4B6F" w:rsidP="00E71FC3">
      <w:r>
        <w:separator/>
      </w:r>
    </w:p>
  </w:footnote>
  <w:footnote w:type="continuationSeparator" w:id="0">
    <w:p w14:paraId="27F4959D" w14:textId="77777777" w:rsidR="00DF4B6F" w:rsidRDefault="00DF4B6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B6F"/>
    <w:rsid w:val="001A7C09"/>
    <w:rsid w:val="00577BD5"/>
    <w:rsid w:val="00656CBA"/>
    <w:rsid w:val="006A1F77"/>
    <w:rsid w:val="00733BE7"/>
    <w:rsid w:val="00AB52E8"/>
    <w:rsid w:val="00B16D3F"/>
    <w:rsid w:val="00BB41AC"/>
    <w:rsid w:val="00DF4B6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5D389"/>
  <w15:chartTrackingRefBased/>
  <w15:docId w15:val="{C6CD756B-DB6B-4402-8BC8-604C72AC4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4B6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F4B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2018-09-07T18:45:00Z</dcterms:created>
  <dcterms:modified xsi:type="dcterms:W3CDTF">2018-09-07T18:45:00Z</dcterms:modified>
</cp:coreProperties>
</file>